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Instandsetzung Heiz- und Kühlsystem (1.BA) - Kohlenwäsche (Halle A14)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Kälteanlagen / Teilklimaanlagen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